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467E37">
        <w:rPr>
          <w:bCs/>
          <w:noProof w:val="0"/>
          <w:sz w:val="24"/>
          <w:lang w:val="en-GB"/>
        </w:rPr>
        <w:t>110</w:t>
      </w:r>
      <w:r w:rsidR="00D22E21">
        <w:rPr>
          <w:bCs/>
          <w:noProof w:val="0"/>
          <w:sz w:val="24"/>
          <w:lang w:val="en-GB"/>
        </w:rPr>
        <w:t>-e</w:t>
      </w:r>
      <w:r w:rsidR="00ED5F4C">
        <w:rPr>
          <w:rFonts w:eastAsia="맑은 고딕"/>
          <w:bCs/>
          <w:noProof w:val="0"/>
          <w:sz w:val="24"/>
          <w:lang w:val="en-GB" w:eastAsia="ko-KR"/>
        </w:rPr>
        <w:tab/>
        <w:t>R3-206747</w:t>
      </w:r>
    </w:p>
    <w:p w:rsidR="00AF1A57" w:rsidRPr="00076C1C" w:rsidRDefault="00467E37" w:rsidP="00AF1A57">
      <w:pPr>
        <w:pStyle w:val="a5"/>
        <w:tabs>
          <w:tab w:val="right" w:pos="9639"/>
        </w:tabs>
        <w:rPr>
          <w:bCs/>
          <w:noProof w:val="0"/>
          <w:sz w:val="24"/>
          <w:lang w:val="en-GB"/>
        </w:rPr>
      </w:pPr>
      <w:r>
        <w:rPr>
          <w:sz w:val="24"/>
        </w:rPr>
        <w:t>Nov.</w:t>
      </w:r>
      <w:r w:rsidR="00FB6C76">
        <w:rPr>
          <w:sz w:val="24"/>
        </w:rPr>
        <w:t xml:space="preserve"> 2</w:t>
      </w:r>
      <w:r w:rsidR="00FB6C76" w:rsidRPr="00E2348B">
        <w:rPr>
          <w:sz w:val="24"/>
        </w:rPr>
        <w:t xml:space="preserve"> </w:t>
      </w:r>
      <w:r w:rsidR="00FB6C76">
        <w:rPr>
          <w:sz w:val="24"/>
        </w:rPr>
        <w:t xml:space="preserve">– 12, </w:t>
      </w:r>
      <w:r w:rsidR="0085616A" w:rsidRPr="00E2348B">
        <w:rPr>
          <w:sz w:val="24"/>
        </w:rPr>
        <w:t>2020,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3459DD">
        <w:rPr>
          <w:rFonts w:cs="Arial"/>
          <w:b/>
          <w:bCs/>
          <w:sz w:val="24"/>
        </w:rPr>
        <w:t>22</w:t>
      </w:r>
      <w:r w:rsidR="000C2CB2">
        <w:rPr>
          <w:rFonts w:eastAsia="맑은 고딕" w:cs="Arial"/>
          <w:b/>
          <w:bCs/>
          <w:sz w:val="24"/>
          <w:lang w:eastAsia="ko-KR"/>
        </w:rPr>
        <w:t>.</w:t>
      </w:r>
      <w:r w:rsidR="003459DD">
        <w:rPr>
          <w:rFonts w:eastAsia="맑은 고딕" w:cs="Arial"/>
          <w:b/>
          <w:bCs/>
          <w:sz w:val="24"/>
          <w:lang w:eastAsia="ko-KR"/>
        </w:rPr>
        <w:t>3</w:t>
      </w:r>
      <w:r w:rsidR="004C7257">
        <w:rPr>
          <w:rFonts w:eastAsia="맑은 고딕" w:cs="Arial"/>
          <w:b/>
          <w:bCs/>
          <w:sz w:val="24"/>
          <w:lang w:eastAsia="ko-KR"/>
        </w:rPr>
        <w:t>.</w:t>
      </w:r>
      <w:r w:rsidR="003459DD">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7766DF" w:rsidRPr="007766DF">
        <w:rPr>
          <w:rFonts w:ascii="Arial" w:hAnsi="Arial" w:cs="Arial"/>
          <w:b/>
          <w:bCs/>
          <w:sz w:val="24"/>
        </w:rPr>
        <w:t xml:space="preserve">Consideration on </w:t>
      </w:r>
      <w:r w:rsidR="001964EB">
        <w:rPr>
          <w:rFonts w:ascii="Arial" w:hAnsi="Arial" w:cs="Arial"/>
          <w:b/>
          <w:bCs/>
          <w:sz w:val="24"/>
        </w:rPr>
        <w:t>Bearer T</w:t>
      </w:r>
      <w:r w:rsidR="00D95313">
        <w:rPr>
          <w:rFonts w:ascii="Arial" w:hAnsi="Arial" w:cs="Arial"/>
          <w:b/>
          <w:bCs/>
          <w:sz w:val="24"/>
        </w:rPr>
        <w:t xml:space="preserve">ype </w:t>
      </w:r>
      <w:r w:rsidR="001964EB">
        <w:rPr>
          <w:rFonts w:ascii="Arial" w:hAnsi="Arial" w:cs="Arial"/>
          <w:b/>
          <w:bCs/>
          <w:sz w:val="24"/>
        </w:rPr>
        <w:t>C</w:t>
      </w:r>
      <w:r w:rsidR="00D95313">
        <w:rPr>
          <w:rFonts w:ascii="Arial" w:hAnsi="Arial" w:cs="Arial"/>
          <w:b/>
          <w:bCs/>
          <w:sz w:val="24"/>
        </w:rPr>
        <w:t xml:space="preserve">hange </w:t>
      </w:r>
      <w:r w:rsidR="001964EB">
        <w:rPr>
          <w:rFonts w:ascii="Arial" w:hAnsi="Arial" w:cs="Arial"/>
          <w:b/>
          <w:bCs/>
          <w:sz w:val="24"/>
          <w:lang w:eastAsia="zh-CN"/>
        </w:rPr>
        <w:t xml:space="preserve">for MBS </w:t>
      </w:r>
      <w:r w:rsidR="000D2ADD" w:rsidRPr="000D2ADD">
        <w:rPr>
          <w:rFonts w:ascii="Arial" w:hAnsi="Arial" w:cs="Arial"/>
          <w:b/>
          <w:bCs/>
          <w:sz w:val="24"/>
        </w:rPr>
        <w:t>Mobility</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F2549B" w:rsidRDefault="00E16967" w:rsidP="00F2549B">
      <w:pPr>
        <w:jc w:val="both"/>
        <w:rPr>
          <w:rFonts w:eastAsiaTheme="minorEastAsia"/>
          <w:lang w:val="en-GB" w:eastAsia="ko-KR"/>
        </w:rPr>
      </w:pPr>
      <w:r>
        <w:rPr>
          <w:rFonts w:eastAsia="맑은 고딕"/>
          <w:lang w:eastAsia="ko-KR"/>
        </w:rPr>
        <w:t xml:space="preserve">In last meeting, some progress was achieved on mobility for MBS. One issue is on UE context, which should be </w:t>
      </w:r>
      <w:r w:rsidR="002E29B2">
        <w:rPr>
          <w:rFonts w:eastAsia="맑은 고딕"/>
          <w:lang w:eastAsia="ko-KR"/>
        </w:rPr>
        <w:t>investigated</w:t>
      </w:r>
      <w:r>
        <w:rPr>
          <w:rFonts w:eastAsia="맑은 고딕"/>
          <w:lang w:eastAsia="ko-KR"/>
        </w:rPr>
        <w:t xml:space="preserve"> further</w:t>
      </w:r>
      <w:r w:rsidR="002E29B2" w:rsidRPr="00662241">
        <w:rPr>
          <w:rFonts w:eastAsia="맑은 고딕"/>
          <w:lang w:eastAsia="ko-KR"/>
        </w:rPr>
        <w:t xml:space="preserve">. </w:t>
      </w:r>
      <w:r w:rsidR="002E29B2" w:rsidRPr="00662241">
        <w:t xml:space="preserve">This paper is to </w:t>
      </w:r>
      <w:r w:rsidR="002E29B2">
        <w:t>check</w:t>
      </w:r>
      <w:r w:rsidR="002E29B2" w:rsidRPr="00662241">
        <w:t xml:space="preserve"> </w:t>
      </w:r>
      <w:r>
        <w:t>bearer type change for UE context during mobility</w:t>
      </w:r>
      <w:r w:rsidR="002E29B2" w:rsidRPr="00662241">
        <w:rPr>
          <w:rFonts w:eastAsia="맑은 고딕"/>
          <w:lang w:val="en-GB" w:eastAsia="ko-KR"/>
        </w:rPr>
        <w:t xml:space="preserve">. The corresponding proposal </w:t>
      </w:r>
      <w:r>
        <w:rPr>
          <w:rFonts w:eastAsia="맑은 고딕"/>
          <w:lang w:val="en-GB" w:eastAsia="ko-KR"/>
        </w:rPr>
        <w:t xml:space="preserve">is </w:t>
      </w:r>
      <w:r w:rsidR="002E29B2" w:rsidRPr="00662241">
        <w:rPr>
          <w:rFonts w:eastAsia="맑은 고딕"/>
          <w:lang w:val="en-GB" w:eastAsia="ko-KR"/>
        </w:rPr>
        <w:t>also provided.</w:t>
      </w:r>
    </w:p>
    <w:p w:rsidR="00593D3B" w:rsidRPr="006F71D0" w:rsidRDefault="00593D3B"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BA0321" w:rsidRDefault="007A08C4" w:rsidP="00855E3A">
      <w:pPr>
        <w:jc w:val="both"/>
        <w:rPr>
          <w:rFonts w:eastAsia="맑은 고딕"/>
          <w:lang w:eastAsia="ko-KR"/>
        </w:rPr>
      </w:pPr>
      <w:r>
        <w:rPr>
          <w:rFonts w:eastAsia="맑은 고딕"/>
          <w:lang w:eastAsia="ko-KR"/>
        </w:rPr>
        <w:t>In RAN3#109e</w:t>
      </w:r>
      <w:r w:rsidR="00BA6254">
        <w:rPr>
          <w:rFonts w:eastAsia="맑은 고딕"/>
          <w:lang w:eastAsia="ko-KR"/>
        </w:rPr>
        <w:t xml:space="preserve">, the </w:t>
      </w:r>
      <w:r>
        <w:rPr>
          <w:rFonts w:eastAsia="맑은 고딕"/>
          <w:lang w:eastAsia="ko-KR"/>
        </w:rPr>
        <w:t xml:space="preserve">following agreements were achieved on mobility for MBS </w:t>
      </w:r>
      <w:r w:rsidR="00217A98">
        <w:rPr>
          <w:rFonts w:eastAsia="맑은 고딕"/>
          <w:lang w:eastAsia="ko-KR"/>
        </w:rPr>
        <w:t xml:space="preserve">shown </w:t>
      </w:r>
      <w:r>
        <w:rPr>
          <w:rFonts w:eastAsia="맑은 고딕"/>
          <w:lang w:eastAsia="ko-KR"/>
        </w:rPr>
        <w:t>as follows</w:t>
      </w:r>
      <w:r w:rsidR="00217A98">
        <w:rPr>
          <w:rFonts w:eastAsia="맑은 고딕"/>
          <w:lang w:eastAsia="ko-KR"/>
        </w:rPr>
        <w:t xml:space="preserve">: </w:t>
      </w:r>
    </w:p>
    <w:p w:rsidR="00855E3A" w:rsidRPr="00855E3A" w:rsidRDefault="00855E3A" w:rsidP="00855E3A">
      <w:pPr>
        <w:spacing w:after="0"/>
        <w:ind w:leftChars="300" w:left="600"/>
        <w:rPr>
          <w:rFonts w:ascii="Calibri" w:hAnsi="Calibri" w:cs="Calibri"/>
          <w:iCs/>
          <w:color w:val="00B050"/>
          <w:sz w:val="16"/>
          <w:szCs w:val="16"/>
        </w:rPr>
      </w:pPr>
      <w:r w:rsidRPr="00855E3A">
        <w:rPr>
          <w:rFonts w:ascii="Calibri" w:hAnsi="Calibri" w:cs="Calibri"/>
          <w:iCs/>
          <w:color w:val="00B050"/>
          <w:sz w:val="16"/>
          <w:szCs w:val="16"/>
        </w:rPr>
        <w:t>Prioritize work on support of mobility scenarios of UEs moving from a cell with established MBS session resource to another cell with established or to be established MBS session resource.</w:t>
      </w:r>
    </w:p>
    <w:p w:rsidR="00855E3A" w:rsidRPr="00291051" w:rsidRDefault="00855E3A" w:rsidP="00855E3A">
      <w:pPr>
        <w:spacing w:after="0"/>
        <w:ind w:leftChars="300" w:left="600"/>
        <w:rPr>
          <w:rFonts w:ascii="Calibri" w:hAnsi="Calibri" w:cs="Calibri"/>
          <w:iCs/>
          <w:color w:val="00B050"/>
          <w:sz w:val="16"/>
          <w:szCs w:val="16"/>
        </w:rPr>
      </w:pPr>
      <w:r w:rsidRPr="00291051">
        <w:rPr>
          <w:rFonts w:ascii="Calibri" w:hAnsi="Calibri" w:cs="Calibri"/>
          <w:iCs/>
          <w:color w:val="00B050"/>
          <w:sz w:val="16"/>
          <w:szCs w:val="16"/>
        </w:rPr>
        <w:t>For the prioritized scenario, intra-CU mobility and Xn/NG based inter-gNB mobility will be considered.</w:t>
      </w:r>
    </w:p>
    <w:p w:rsidR="00855E3A" w:rsidRDefault="00855E3A" w:rsidP="00855E3A">
      <w:pPr>
        <w:spacing w:after="0"/>
        <w:ind w:leftChars="300" w:left="600"/>
        <w:rPr>
          <w:rFonts w:ascii="Calibri" w:hAnsi="Calibri" w:cs="Calibri"/>
          <w:iCs/>
          <w:color w:val="00B050"/>
          <w:sz w:val="16"/>
          <w:szCs w:val="16"/>
        </w:rPr>
      </w:pPr>
      <w:r w:rsidRPr="00291051">
        <w:rPr>
          <w:rFonts w:ascii="Calibri" w:hAnsi="Calibri" w:cs="Calibri"/>
          <w:iCs/>
          <w:color w:val="00B050"/>
          <w:sz w:val="16"/>
          <w:szCs w:val="16"/>
        </w:rPr>
        <w:t xml:space="preserve">WA: the UE </w:t>
      </w:r>
      <w:r w:rsidRPr="00D0557F">
        <w:rPr>
          <w:rFonts w:ascii="Calibri" w:hAnsi="Calibri" w:cs="Calibri"/>
          <w:iCs/>
          <w:color w:val="00B050"/>
          <w:sz w:val="16"/>
          <w:szCs w:val="16"/>
        </w:rPr>
        <w:t>Context to be transferred to the target gNB contains information about</w:t>
      </w:r>
      <w:r w:rsidRPr="00291051">
        <w:rPr>
          <w:rFonts w:ascii="Calibri" w:hAnsi="Calibri" w:cs="Calibri"/>
          <w:iCs/>
          <w:color w:val="00B050"/>
          <w:sz w:val="16"/>
          <w:szCs w:val="16"/>
        </w:rPr>
        <w:t xml:space="preserve"> the MBS Session(s) the UE joined. Details are FFS.</w:t>
      </w:r>
    </w:p>
    <w:p w:rsidR="00855E3A" w:rsidRDefault="00855E3A" w:rsidP="00855E3A">
      <w:pPr>
        <w:spacing w:after="0"/>
        <w:ind w:leftChars="300" w:left="600"/>
        <w:rPr>
          <w:rFonts w:ascii="Calibri" w:hAnsi="Calibri" w:cs="Calibri"/>
          <w:iCs/>
          <w:color w:val="00B050"/>
          <w:sz w:val="16"/>
          <w:szCs w:val="16"/>
        </w:rPr>
      </w:pPr>
    </w:p>
    <w:p w:rsidR="00855E3A" w:rsidRPr="00291051" w:rsidRDefault="00855E3A" w:rsidP="00855E3A">
      <w:pPr>
        <w:spacing w:after="0"/>
        <w:ind w:leftChars="300" w:left="600"/>
        <w:rPr>
          <w:rFonts w:ascii="Calibri" w:hAnsi="Calibri" w:cs="Calibri"/>
          <w:iCs/>
          <w:color w:val="00B050"/>
          <w:sz w:val="16"/>
          <w:szCs w:val="16"/>
        </w:rPr>
      </w:pPr>
      <w:r w:rsidRPr="00291051">
        <w:rPr>
          <w:rFonts w:ascii="Calibri" w:hAnsi="Calibri" w:cs="Calibri"/>
          <w:iCs/>
          <w:color w:val="00B050"/>
          <w:sz w:val="16"/>
          <w:szCs w:val="16"/>
        </w:rPr>
        <w:t>Xn Handover Request and the NG Handover Request message should contain MBS context information for the UE</w:t>
      </w:r>
    </w:p>
    <w:p w:rsidR="00855E3A" w:rsidRPr="00855E3A" w:rsidRDefault="00855E3A" w:rsidP="00855E3A">
      <w:pPr>
        <w:jc w:val="both"/>
        <w:rPr>
          <w:rFonts w:eastAsia="맑은 고딕"/>
          <w:lang w:eastAsia="ko-KR"/>
        </w:rPr>
      </w:pPr>
    </w:p>
    <w:p w:rsidR="004D678D" w:rsidRDefault="000C6E1C" w:rsidP="008D23F9">
      <w:pPr>
        <w:jc w:val="both"/>
        <w:rPr>
          <w:rFonts w:eastAsia="맑은 고딕"/>
          <w:lang w:eastAsia="ko-KR"/>
        </w:rPr>
      </w:pPr>
      <w:r w:rsidRPr="000C6E1C">
        <w:rPr>
          <w:rFonts w:eastAsia="맑은 고딕"/>
          <w:lang w:eastAsia="ko-KR"/>
        </w:rPr>
        <w:t xml:space="preserve">As </w:t>
      </w:r>
      <w:r w:rsidR="00227C38">
        <w:rPr>
          <w:rFonts w:eastAsia="맑은 고딕"/>
          <w:lang w:eastAsia="ko-KR"/>
        </w:rPr>
        <w:t>agreed</w:t>
      </w:r>
      <w:r>
        <w:rPr>
          <w:rFonts w:eastAsia="맑은 고딕"/>
          <w:lang w:eastAsia="ko-KR"/>
        </w:rPr>
        <w:t xml:space="preserve"> a</w:t>
      </w:r>
      <w:r w:rsidRPr="000C6E1C">
        <w:rPr>
          <w:rFonts w:eastAsia="맑은 고딕"/>
          <w:lang w:eastAsia="ko-KR"/>
        </w:rPr>
        <w:t xml:space="preserve">bove, </w:t>
      </w:r>
      <w:r w:rsidR="00792C3B">
        <w:rPr>
          <w:rFonts w:eastAsia="맑은 고딕"/>
          <w:lang w:eastAsia="ko-KR"/>
        </w:rPr>
        <w:t xml:space="preserve">the scenario is prioritized on mobility of UEs moving from </w:t>
      </w:r>
      <w:r w:rsidR="00792C3B" w:rsidRPr="00792C3B">
        <w:rPr>
          <w:rFonts w:eastAsia="맑은 고딕"/>
          <w:lang w:eastAsia="ko-KR"/>
        </w:rPr>
        <w:t>a cell with established MBS session resource to another cell with established or to be established MBS session resource</w:t>
      </w:r>
      <w:r w:rsidR="00792C3B">
        <w:rPr>
          <w:rFonts w:eastAsia="맑은 고딕"/>
          <w:lang w:eastAsia="ko-KR"/>
        </w:rPr>
        <w:t xml:space="preserve">, in which the basic Xn/NG mobility will be considered. One issue is on the UE context to be transferred to the target gNB. </w:t>
      </w:r>
    </w:p>
    <w:p w:rsidR="00054049" w:rsidRDefault="004D678D" w:rsidP="00536560">
      <w:pPr>
        <w:jc w:val="both"/>
        <w:rPr>
          <w:rFonts w:eastAsia="맑은 고딕"/>
          <w:lang w:eastAsia="ko-KR"/>
        </w:rPr>
      </w:pPr>
      <w:r>
        <w:rPr>
          <w:rFonts w:eastAsia="맑은 고딕"/>
          <w:lang w:eastAsia="ko-KR"/>
        </w:rPr>
        <w:t>Among the UE context, one important parameter is on bearer</w:t>
      </w:r>
      <w:r w:rsidR="00F14A7A">
        <w:rPr>
          <w:rFonts w:eastAsia="맑은 고딕"/>
          <w:lang w:eastAsia="ko-KR"/>
        </w:rPr>
        <w:t xml:space="preserve"> type</w:t>
      </w:r>
      <w:r w:rsidR="00E652D8">
        <w:rPr>
          <w:rFonts w:eastAsia="맑은 고딕"/>
          <w:lang w:eastAsia="ko-KR"/>
        </w:rPr>
        <w:t>, DRB or MRB</w:t>
      </w:r>
      <w:r w:rsidR="00F14A7A">
        <w:rPr>
          <w:rFonts w:eastAsia="맑은 고딕"/>
          <w:lang w:eastAsia="ko-KR"/>
        </w:rPr>
        <w:t xml:space="preserve">. </w:t>
      </w:r>
      <w:r w:rsidR="00054049">
        <w:rPr>
          <w:rFonts w:eastAsia="맑은 고딕" w:hint="eastAsia"/>
          <w:lang w:eastAsia="ko-KR"/>
        </w:rPr>
        <w:t xml:space="preserve">For example, two scenarios exist. </w:t>
      </w:r>
      <w:r w:rsidR="00054049">
        <w:rPr>
          <w:rFonts w:eastAsia="맑은 고딕"/>
          <w:lang w:eastAsia="ko-KR"/>
        </w:rPr>
        <w:t xml:space="preserve">First, a UE is receiving MBS services in the source side, however when handover happens the target node does not support the same MBS services temporally or it </w:t>
      </w:r>
      <w:r w:rsidR="00F14A7A">
        <w:rPr>
          <w:rFonts w:eastAsia="맑은 고딕"/>
          <w:lang w:eastAsia="ko-KR"/>
        </w:rPr>
        <w:t xml:space="preserve">decides to serve this specific UE using the unicast bearer. </w:t>
      </w:r>
    </w:p>
    <w:p w:rsidR="000C6E1C" w:rsidRDefault="00054049" w:rsidP="00536560">
      <w:pPr>
        <w:jc w:val="both"/>
        <w:rPr>
          <w:rFonts w:eastAsia="맑은 고딕"/>
          <w:lang w:eastAsia="ko-KR"/>
        </w:rPr>
      </w:pPr>
      <w:r>
        <w:rPr>
          <w:rFonts w:eastAsia="맑은 고딕"/>
          <w:lang w:eastAsia="ko-KR"/>
        </w:rPr>
        <w:t xml:space="preserve">The other case is that </w:t>
      </w:r>
      <w:r w:rsidR="000C6E1C" w:rsidRPr="000C6E1C">
        <w:rPr>
          <w:rFonts w:eastAsia="맑은 고딕"/>
          <w:lang w:eastAsia="ko-KR"/>
        </w:rPr>
        <w:t>in the source side, the MBS service is served with a unicast bearer, while the tar</w:t>
      </w:r>
      <w:r w:rsidR="00691ACF">
        <w:rPr>
          <w:rFonts w:eastAsia="맑은 고딕"/>
          <w:lang w:eastAsia="ko-KR"/>
        </w:rPr>
        <w:t>get node may decide to serve this UE</w:t>
      </w:r>
      <w:r w:rsidR="000C6E1C" w:rsidRPr="000C6E1C">
        <w:rPr>
          <w:rFonts w:eastAsia="맑은 고딕"/>
          <w:lang w:eastAsia="ko-KR"/>
        </w:rPr>
        <w:t xml:space="preserve"> with the MBS bearer since it has the service on-going.</w:t>
      </w:r>
      <w:r w:rsidR="00902B0A">
        <w:rPr>
          <w:rFonts w:eastAsia="맑은 고딕"/>
          <w:lang w:eastAsia="ko-KR"/>
        </w:rPr>
        <w:t xml:space="preserve"> </w:t>
      </w:r>
    </w:p>
    <w:p w:rsidR="004A7967" w:rsidRDefault="004A7967" w:rsidP="00536560">
      <w:pPr>
        <w:jc w:val="both"/>
        <w:rPr>
          <w:rFonts w:eastAsia="맑은 고딕"/>
          <w:lang w:eastAsia="ko-KR"/>
        </w:rPr>
      </w:pPr>
    </w:p>
    <w:p w:rsidR="00054049" w:rsidRDefault="002E3252" w:rsidP="00D61C40">
      <w:pPr>
        <w:jc w:val="center"/>
      </w:pPr>
      <w:r>
        <w:object w:dxaOrig="7200" w:dyaOrig="2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8pt;height:117.2pt" o:ole="">
            <v:imagedata r:id="rId8" o:title=""/>
          </v:shape>
          <o:OLEObject Type="Embed" ProgID="Visio.Drawing.15" ShapeID="_x0000_i1025" DrawAspect="Content" ObjectID="_1664968940" r:id="rId9"/>
        </w:object>
      </w:r>
    </w:p>
    <w:p w:rsidR="00D61C40" w:rsidRDefault="00D61C40" w:rsidP="00D61C40">
      <w:pPr>
        <w:jc w:val="center"/>
        <w:rPr>
          <w:rFonts w:eastAsia="맑은 고딕"/>
          <w:lang w:eastAsia="ko-KR"/>
        </w:rPr>
      </w:pPr>
      <w:r>
        <w:t>Fig. 1. Example for UE handover with MBS service</w:t>
      </w:r>
    </w:p>
    <w:p w:rsidR="000C6E1C" w:rsidRDefault="00CB713C" w:rsidP="00536560">
      <w:pPr>
        <w:jc w:val="both"/>
        <w:rPr>
          <w:rFonts w:eastAsia="맑은 고딕"/>
          <w:lang w:eastAsia="ko-KR"/>
        </w:rPr>
      </w:pPr>
      <w:r>
        <w:rPr>
          <w:rFonts w:eastAsia="맑은 고딕" w:hint="eastAsia"/>
          <w:lang w:eastAsia="ko-KR"/>
        </w:rPr>
        <w:t xml:space="preserve">Fig.1. shows an example </w:t>
      </w:r>
      <w:r>
        <w:rPr>
          <w:rFonts w:eastAsia="맑은 고딕"/>
          <w:lang w:eastAsia="ko-KR"/>
        </w:rPr>
        <w:t>for an UE’s handover with MBS service. The MBS service can be realized in the target side with a bearer type either DRB or MRB. In this way, it</w:t>
      </w:r>
      <w:r w:rsidR="000C6E1C" w:rsidRPr="000C6E1C">
        <w:rPr>
          <w:rFonts w:eastAsia="맑은 고딕"/>
          <w:lang w:eastAsia="ko-KR"/>
        </w:rPr>
        <w:t xml:space="preserve"> gives the target node some freedom on utilizing the radio resources more efficiently. It may decide freely on whether to use unicast bearer or multicast bearer when an UE is handed over in depending on its current resource situation.</w:t>
      </w:r>
      <w:r w:rsidR="00902B0A">
        <w:rPr>
          <w:rFonts w:eastAsia="맑은 고딕"/>
          <w:lang w:eastAsia="ko-KR"/>
        </w:rPr>
        <w:t xml:space="preserve"> </w:t>
      </w:r>
    </w:p>
    <w:p w:rsidR="0022458A" w:rsidRPr="0091165C" w:rsidRDefault="0022458A" w:rsidP="0091165C">
      <w:pPr>
        <w:jc w:val="both"/>
        <w:rPr>
          <w:rFonts w:eastAsia="맑은 고딕"/>
          <w:lang w:eastAsia="ko-KR"/>
        </w:rPr>
      </w:pPr>
    </w:p>
    <w:p w:rsidR="00BC05A9" w:rsidRPr="006976E5" w:rsidRDefault="006976E5" w:rsidP="002806C6">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the analysis above, the following proposal is suggested.</w:t>
      </w:r>
      <w:r w:rsidR="002E3252">
        <w:rPr>
          <w:rFonts w:eastAsiaTheme="minorEastAsia"/>
          <w:lang w:eastAsia="ko-KR"/>
        </w:rPr>
        <w:t xml:space="preserve"> </w:t>
      </w:r>
    </w:p>
    <w:p w:rsidR="002806C6" w:rsidRDefault="00CB713C" w:rsidP="002806C6">
      <w:pPr>
        <w:jc w:val="both"/>
        <w:rPr>
          <w:rFonts w:eastAsia="맑은 고딕"/>
          <w:b/>
          <w:lang w:eastAsia="ko-KR"/>
        </w:rPr>
      </w:pPr>
      <w:r>
        <w:rPr>
          <w:rFonts w:eastAsia="맑은 고딕"/>
          <w:b/>
          <w:lang w:eastAsia="ko-KR"/>
        </w:rPr>
        <w:t>Proposal</w:t>
      </w:r>
      <w:r w:rsidR="002806C6">
        <w:rPr>
          <w:rFonts w:eastAsia="맑은 고딕"/>
          <w:b/>
          <w:lang w:eastAsia="ko-KR"/>
        </w:rPr>
        <w:t xml:space="preserve">): </w:t>
      </w:r>
      <w:r w:rsidR="00EF522F">
        <w:rPr>
          <w:rFonts w:eastAsia="맑은 고딕"/>
          <w:b/>
          <w:lang w:eastAsia="ko-KR"/>
        </w:rPr>
        <w:t>F</w:t>
      </w:r>
      <w:r w:rsidR="00D0557F">
        <w:rPr>
          <w:rFonts w:eastAsia="맑은 고딕"/>
          <w:b/>
          <w:lang w:eastAsia="ko-KR"/>
        </w:rPr>
        <w:t xml:space="preserve">or UE’s handover with MBS service, </w:t>
      </w:r>
      <w:r>
        <w:rPr>
          <w:rFonts w:eastAsia="맑은 고딕"/>
          <w:b/>
          <w:lang w:eastAsia="ko-KR"/>
        </w:rPr>
        <w:t>the bearer type change</w:t>
      </w:r>
      <w:r w:rsidR="00EF522F">
        <w:rPr>
          <w:rFonts w:eastAsia="맑은 고딕"/>
          <w:b/>
          <w:lang w:eastAsia="ko-KR"/>
        </w:rPr>
        <w:t xml:space="preserve"> information</w:t>
      </w:r>
      <w:r>
        <w:rPr>
          <w:rFonts w:eastAsia="맑은 고딕"/>
          <w:b/>
          <w:lang w:eastAsia="ko-KR"/>
        </w:rPr>
        <w:t xml:space="preserve">, </w:t>
      </w:r>
      <w:r w:rsidR="00D0557F">
        <w:rPr>
          <w:rFonts w:eastAsia="맑은 고딕"/>
          <w:b/>
          <w:lang w:eastAsia="ko-KR"/>
        </w:rPr>
        <w:t>i.e.</w:t>
      </w:r>
      <w:r w:rsidR="00E652D8">
        <w:rPr>
          <w:rFonts w:eastAsia="맑은 고딕"/>
          <w:b/>
          <w:lang w:eastAsia="ko-KR"/>
        </w:rPr>
        <w:t xml:space="preserve"> from DRB to </w:t>
      </w:r>
      <w:r>
        <w:rPr>
          <w:rFonts w:eastAsia="맑은 고딕"/>
          <w:b/>
          <w:lang w:eastAsia="ko-KR"/>
        </w:rPr>
        <w:t>MRB</w:t>
      </w:r>
      <w:r w:rsidR="00BE5D69">
        <w:rPr>
          <w:rFonts w:eastAsia="맑은 고딕"/>
          <w:b/>
          <w:lang w:eastAsia="ko-KR"/>
        </w:rPr>
        <w:t xml:space="preserve"> or the reverse</w:t>
      </w:r>
      <w:r>
        <w:rPr>
          <w:rFonts w:eastAsia="맑은 고딕"/>
          <w:b/>
          <w:lang w:eastAsia="ko-KR"/>
        </w:rPr>
        <w:t xml:space="preserve"> direction,</w:t>
      </w:r>
      <w:r w:rsidR="00D0557F">
        <w:rPr>
          <w:rFonts w:eastAsia="맑은 고딕"/>
          <w:b/>
          <w:lang w:eastAsia="ko-KR"/>
        </w:rPr>
        <w:t xml:space="preserve"> should be </w:t>
      </w:r>
      <w:r w:rsidR="00EF522F">
        <w:rPr>
          <w:rFonts w:eastAsia="맑은 고딕"/>
          <w:b/>
          <w:lang w:eastAsia="ko-KR"/>
        </w:rPr>
        <w:t>included in UE context</w:t>
      </w:r>
      <w:r w:rsidR="00D0557F">
        <w:rPr>
          <w:rFonts w:eastAsia="맑은 고딕"/>
          <w:b/>
          <w:lang w:eastAsia="ko-KR"/>
        </w:rPr>
        <w:t xml:space="preserve">. </w:t>
      </w:r>
      <w:r w:rsidR="006976E5">
        <w:rPr>
          <w:rFonts w:eastAsia="맑은 고딕"/>
          <w:b/>
          <w:lang w:eastAsia="ko-KR"/>
        </w:rPr>
        <w:t xml:space="preserve"> </w:t>
      </w:r>
    </w:p>
    <w:p w:rsidR="002806C6" w:rsidRDefault="002806C6" w:rsidP="002806C6"/>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sidRPr="000406ED">
        <w:rPr>
          <w:rFonts w:hint="eastAsia"/>
          <w:lang w:eastAsia="zh-CN"/>
        </w:rPr>
        <w:t xml:space="preserve">In this </w:t>
      </w:r>
      <w:r w:rsidRPr="000406ED">
        <w:rPr>
          <w:rFonts w:eastAsia="맑은 고딕" w:hint="eastAsia"/>
          <w:lang w:eastAsia="ko-KR"/>
        </w:rPr>
        <w:t>contribution</w:t>
      </w:r>
      <w:r w:rsidRPr="000406ED">
        <w:rPr>
          <w:rFonts w:hint="eastAsia"/>
          <w:lang w:eastAsia="zh-CN"/>
        </w:rPr>
        <w:t>,</w:t>
      </w:r>
      <w:r w:rsidR="00B22FDD" w:rsidRPr="000406ED">
        <w:rPr>
          <w:lang w:eastAsia="zh-CN"/>
        </w:rPr>
        <w:t xml:space="preserve"> </w:t>
      </w:r>
      <w:r w:rsidR="00B22FDD" w:rsidRPr="000406ED">
        <w:rPr>
          <w:rFonts w:eastAsia="맑은 고딕"/>
          <w:lang w:val="en-GB" w:eastAsia="ko-KR"/>
        </w:rPr>
        <w:t xml:space="preserve">the </w:t>
      </w:r>
      <w:r w:rsidR="005A6FC2">
        <w:rPr>
          <w:rFonts w:eastAsia="맑은 고딕"/>
          <w:lang w:val="en-GB" w:eastAsia="ko-KR"/>
        </w:rPr>
        <w:t xml:space="preserve">UE context related bearer type </w:t>
      </w:r>
      <w:r w:rsidR="00743B4F">
        <w:rPr>
          <w:rFonts w:eastAsia="맑은 고딕"/>
          <w:lang w:eastAsia="ko-KR"/>
        </w:rPr>
        <w:t>in mobility case</w:t>
      </w:r>
      <w:r w:rsidR="000406ED" w:rsidRPr="000406ED">
        <w:rPr>
          <w:rFonts w:eastAsia="맑은 고딕"/>
          <w:lang w:val="en-GB" w:eastAsia="ko-KR"/>
        </w:rPr>
        <w:t xml:space="preserve"> </w:t>
      </w:r>
      <w:r w:rsidR="00D21FB4" w:rsidRPr="000406ED">
        <w:rPr>
          <w:rFonts w:eastAsia="맑은 고딕"/>
          <w:lang w:val="en-GB" w:eastAsia="ko-KR"/>
        </w:rPr>
        <w:t>w</w:t>
      </w:r>
      <w:r w:rsidR="00743B4F">
        <w:rPr>
          <w:rFonts w:eastAsia="맑은 고딕"/>
          <w:lang w:val="en-GB" w:eastAsia="ko-KR"/>
        </w:rPr>
        <w:t>as</w:t>
      </w:r>
      <w:r w:rsidR="000406ED" w:rsidRPr="000406ED">
        <w:rPr>
          <w:rFonts w:eastAsia="맑은 고딕"/>
          <w:lang w:val="en-GB" w:eastAsia="ko-KR"/>
        </w:rPr>
        <w:t xml:space="preserve"> </w:t>
      </w:r>
      <w:r w:rsidR="00D21FB4" w:rsidRPr="000406ED">
        <w:rPr>
          <w:rFonts w:eastAsia="맑은 고딕"/>
          <w:lang w:val="en-GB" w:eastAsia="ko-KR"/>
        </w:rPr>
        <w:t>investigated</w:t>
      </w:r>
      <w:r w:rsidRPr="000406ED">
        <w:rPr>
          <w:rFonts w:eastAsia="맑은 고딕" w:hint="eastAsia"/>
          <w:lang w:eastAsia="ko-KR"/>
        </w:rPr>
        <w:t>. T</w:t>
      </w:r>
      <w:r w:rsidRPr="000406ED">
        <w:rPr>
          <w:rFonts w:eastAsia="맑은 고딕"/>
          <w:lang w:eastAsia="ko-KR"/>
        </w:rPr>
        <w:t>h</w:t>
      </w:r>
      <w:r w:rsidRPr="000406ED">
        <w:rPr>
          <w:rFonts w:eastAsia="맑은 고딕" w:hint="eastAsia"/>
          <w:lang w:eastAsia="ko-KR"/>
        </w:rPr>
        <w:t xml:space="preserve">e following </w:t>
      </w:r>
      <w:r w:rsidR="00994801" w:rsidRPr="000406ED">
        <w:rPr>
          <w:rFonts w:eastAsia="맑은 고딕" w:hint="eastAsia"/>
          <w:lang w:eastAsia="ko-KR"/>
        </w:rPr>
        <w:t>proposal</w:t>
      </w:r>
      <w:r w:rsidR="0081628F" w:rsidRPr="000406ED">
        <w:rPr>
          <w:rFonts w:eastAsia="맑은 고딕" w:hint="eastAsia"/>
          <w:lang w:eastAsia="ko-KR"/>
        </w:rPr>
        <w:t xml:space="preserve"> </w:t>
      </w:r>
      <w:r w:rsidR="00743B4F">
        <w:rPr>
          <w:rFonts w:eastAsia="맑은 고딕"/>
          <w:lang w:eastAsia="ko-KR"/>
        </w:rPr>
        <w:t>is</w:t>
      </w:r>
      <w:r w:rsidR="002E307F" w:rsidRPr="000406ED">
        <w:rPr>
          <w:rFonts w:eastAsia="맑은 고딕"/>
          <w:lang w:eastAsia="ko-KR"/>
        </w:rPr>
        <w:t xml:space="preserve"> </w:t>
      </w:r>
      <w:r w:rsidRPr="000406ED">
        <w:rPr>
          <w:rFonts w:eastAsia="맑은 고딕" w:hint="eastAsia"/>
          <w:lang w:eastAsia="ko-KR"/>
        </w:rPr>
        <w:t>suggested to RAN3:</w:t>
      </w:r>
    </w:p>
    <w:p w:rsidR="00EF522F" w:rsidRDefault="00EF522F" w:rsidP="00EF522F">
      <w:pPr>
        <w:jc w:val="both"/>
        <w:rPr>
          <w:rFonts w:eastAsia="맑은 고딕"/>
          <w:b/>
          <w:lang w:eastAsia="ko-KR"/>
        </w:rPr>
      </w:pPr>
      <w:r>
        <w:rPr>
          <w:rFonts w:eastAsia="맑은 고딕"/>
          <w:b/>
          <w:lang w:eastAsia="ko-KR"/>
        </w:rPr>
        <w:t>Proposal): For UE’s handover with MBS service, the bearer type change information, i.e. from DRB to MRB or the reverse direction, should be</w:t>
      </w:r>
      <w:bookmarkStart w:id="0" w:name="_GoBack"/>
      <w:bookmarkEnd w:id="0"/>
      <w:r>
        <w:rPr>
          <w:rFonts w:eastAsia="맑은 고딕"/>
          <w:b/>
          <w:lang w:eastAsia="ko-KR"/>
        </w:rPr>
        <w:t xml:space="preserve"> included in UE context.  </w:t>
      </w:r>
    </w:p>
    <w:p w:rsidR="00FF31E5" w:rsidRPr="00BE5D69" w:rsidRDefault="00FF31E5"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904546" w:rsidRDefault="002D0417" w:rsidP="00A816A8">
      <w:pPr>
        <w:numPr>
          <w:ilvl w:val="0"/>
          <w:numId w:val="1"/>
        </w:numPr>
      </w:pPr>
      <w:r>
        <w:rPr>
          <w:rFonts w:eastAsia="맑은 고딕"/>
          <w:lang w:val="en-GB" w:eastAsia="ko-KR"/>
        </w:rPr>
        <w:t>RP-201038</w:t>
      </w:r>
      <w:r w:rsidR="00305C08" w:rsidRPr="00AE5773">
        <w:rPr>
          <w:rFonts w:eastAsia="맑은 고딕"/>
          <w:lang w:val="en-GB" w:eastAsia="ko-KR"/>
        </w:rPr>
        <w:t>, “</w:t>
      </w:r>
      <w:r w:rsidR="009B7113" w:rsidRPr="009B7113">
        <w:rPr>
          <w:rFonts w:eastAsia="맑은 고딕"/>
          <w:lang w:val="en-GB" w:eastAsia="ko-KR"/>
        </w:rPr>
        <w:t xml:space="preserve">New WID </w:t>
      </w:r>
      <w:r w:rsidR="00A816A8" w:rsidRPr="00A816A8">
        <w:rPr>
          <w:rFonts w:eastAsia="맑은 고딕"/>
          <w:lang w:val="en-GB" w:eastAsia="ko-KR"/>
        </w:rPr>
        <w:t>NR Multicast and Broadcast Services</w:t>
      </w:r>
      <w:r w:rsidR="00305C08" w:rsidRPr="00AE5773">
        <w:rPr>
          <w:rFonts w:eastAsia="맑은 고딕"/>
          <w:lang w:val="en-GB" w:eastAsia="ko-KR"/>
        </w:rPr>
        <w:t>”</w:t>
      </w:r>
      <w:r w:rsidR="00A816A8">
        <w:rPr>
          <w:rFonts w:eastAsia="맑은 고딕"/>
          <w:lang w:val="en-GB" w:eastAsia="ko-KR"/>
        </w:rPr>
        <w:t>, Huawei</w:t>
      </w:r>
    </w:p>
    <w:sectPr w:rsidR="009045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741" w:rsidRDefault="00714741">
      <w:r>
        <w:separator/>
      </w:r>
    </w:p>
  </w:endnote>
  <w:endnote w:type="continuationSeparator" w:id="0">
    <w:p w:rsidR="00714741" w:rsidRDefault="0071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741" w:rsidRDefault="00714741">
      <w:r>
        <w:separator/>
      </w:r>
    </w:p>
  </w:footnote>
  <w:footnote w:type="continuationSeparator" w:id="0">
    <w:p w:rsidR="00714741" w:rsidRDefault="007147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CA4DDD"/>
    <w:multiLevelType w:val="hybridMultilevel"/>
    <w:tmpl w:val="401CE9E6"/>
    <w:lvl w:ilvl="0" w:tplc="7C381836">
      <w:start w:val="2"/>
      <w:numFmt w:val="bullet"/>
      <w:lvlText w:val="-"/>
      <w:lvlJc w:val="left"/>
      <w:pPr>
        <w:ind w:left="760" w:hanging="36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5"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8"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3"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4"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5"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1"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4"/>
  </w:num>
  <w:num w:numId="4">
    <w:abstractNumId w:val="7"/>
  </w:num>
  <w:num w:numId="5">
    <w:abstractNumId w:val="13"/>
  </w:num>
  <w:num w:numId="6">
    <w:abstractNumId w:val="20"/>
  </w:num>
  <w:num w:numId="7">
    <w:abstractNumId w:val="25"/>
  </w:num>
  <w:num w:numId="8">
    <w:abstractNumId w:val="6"/>
  </w:num>
  <w:num w:numId="9">
    <w:abstractNumId w:val="21"/>
  </w:num>
  <w:num w:numId="10">
    <w:abstractNumId w:val="15"/>
  </w:num>
  <w:num w:numId="11">
    <w:abstractNumId w:val="2"/>
  </w:num>
  <w:num w:numId="12">
    <w:abstractNumId w:val="12"/>
  </w:num>
  <w:num w:numId="13">
    <w:abstractNumId w:val="18"/>
  </w:num>
  <w:num w:numId="14">
    <w:abstractNumId w:val="19"/>
  </w:num>
  <w:num w:numId="15">
    <w:abstractNumId w:val="11"/>
  </w:num>
  <w:num w:numId="16">
    <w:abstractNumId w:val="5"/>
  </w:num>
  <w:num w:numId="17">
    <w:abstractNumId w:val="0"/>
  </w:num>
  <w:num w:numId="18">
    <w:abstractNumId w:val="22"/>
  </w:num>
  <w:num w:numId="19">
    <w:abstractNumId w:val="8"/>
  </w:num>
  <w:num w:numId="20">
    <w:abstractNumId w:val="23"/>
  </w:num>
  <w:num w:numId="21">
    <w:abstractNumId w:val="14"/>
  </w:num>
  <w:num w:numId="22">
    <w:abstractNumId w:val="4"/>
  </w:num>
  <w:num w:numId="23">
    <w:abstractNumId w:val="10"/>
  </w:num>
  <w:num w:numId="24">
    <w:abstractNumId w:val="17"/>
  </w:num>
  <w:num w:numId="25">
    <w:abstractNumId w:val="16"/>
  </w:num>
  <w:num w:numId="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1FF"/>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6ED"/>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E14"/>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049"/>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D3E"/>
    <w:rsid w:val="00060E0B"/>
    <w:rsid w:val="00061164"/>
    <w:rsid w:val="00061217"/>
    <w:rsid w:val="00061255"/>
    <w:rsid w:val="0006159F"/>
    <w:rsid w:val="00061D33"/>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5DE5"/>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0C6"/>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2D8"/>
    <w:rsid w:val="000C5519"/>
    <w:rsid w:val="000C5593"/>
    <w:rsid w:val="000C58F2"/>
    <w:rsid w:val="000C5A2F"/>
    <w:rsid w:val="000C5EF4"/>
    <w:rsid w:val="000C5FB5"/>
    <w:rsid w:val="000C5FF0"/>
    <w:rsid w:val="000C6E1C"/>
    <w:rsid w:val="000C7297"/>
    <w:rsid w:val="000C7C2C"/>
    <w:rsid w:val="000C7FEF"/>
    <w:rsid w:val="000D002E"/>
    <w:rsid w:val="000D017C"/>
    <w:rsid w:val="000D03AB"/>
    <w:rsid w:val="000D083C"/>
    <w:rsid w:val="000D0DBB"/>
    <w:rsid w:val="000D178D"/>
    <w:rsid w:val="000D19E3"/>
    <w:rsid w:val="000D1CFA"/>
    <w:rsid w:val="000D2658"/>
    <w:rsid w:val="000D278C"/>
    <w:rsid w:val="000D2830"/>
    <w:rsid w:val="000D2AAB"/>
    <w:rsid w:val="000D2ADD"/>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EAE"/>
    <w:rsid w:val="000E7F6F"/>
    <w:rsid w:val="000F04F5"/>
    <w:rsid w:val="000F084D"/>
    <w:rsid w:val="000F0CEB"/>
    <w:rsid w:val="000F1678"/>
    <w:rsid w:val="000F2627"/>
    <w:rsid w:val="000F3616"/>
    <w:rsid w:val="000F416D"/>
    <w:rsid w:val="000F4288"/>
    <w:rsid w:val="000F4B61"/>
    <w:rsid w:val="000F5772"/>
    <w:rsid w:val="000F598D"/>
    <w:rsid w:val="000F6F44"/>
    <w:rsid w:val="000F7427"/>
    <w:rsid w:val="000F7AAB"/>
    <w:rsid w:val="000F7F15"/>
    <w:rsid w:val="0010016F"/>
    <w:rsid w:val="001003E6"/>
    <w:rsid w:val="0010054C"/>
    <w:rsid w:val="00100DCF"/>
    <w:rsid w:val="00100F16"/>
    <w:rsid w:val="00101835"/>
    <w:rsid w:val="001018DE"/>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10CBE"/>
    <w:rsid w:val="0011136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455"/>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7F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512"/>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64EB"/>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190"/>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00"/>
    <w:rsid w:val="00205B99"/>
    <w:rsid w:val="00205DD0"/>
    <w:rsid w:val="00205FFD"/>
    <w:rsid w:val="0020668A"/>
    <w:rsid w:val="00206C3F"/>
    <w:rsid w:val="00206E14"/>
    <w:rsid w:val="0020730C"/>
    <w:rsid w:val="0021043C"/>
    <w:rsid w:val="0021079A"/>
    <w:rsid w:val="00211937"/>
    <w:rsid w:val="00211EAC"/>
    <w:rsid w:val="002121FC"/>
    <w:rsid w:val="0021253A"/>
    <w:rsid w:val="002126E4"/>
    <w:rsid w:val="002126FF"/>
    <w:rsid w:val="00212E6D"/>
    <w:rsid w:val="00212F85"/>
    <w:rsid w:val="002147BB"/>
    <w:rsid w:val="00214F6B"/>
    <w:rsid w:val="00214F89"/>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58A"/>
    <w:rsid w:val="00224E27"/>
    <w:rsid w:val="00224E31"/>
    <w:rsid w:val="00226792"/>
    <w:rsid w:val="00226A8F"/>
    <w:rsid w:val="00227311"/>
    <w:rsid w:val="00227C38"/>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16D"/>
    <w:rsid w:val="00246270"/>
    <w:rsid w:val="002465D1"/>
    <w:rsid w:val="002465E2"/>
    <w:rsid w:val="002469CB"/>
    <w:rsid w:val="00246D9B"/>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4B37"/>
    <w:rsid w:val="00255534"/>
    <w:rsid w:val="002564EB"/>
    <w:rsid w:val="002564F2"/>
    <w:rsid w:val="00256B4A"/>
    <w:rsid w:val="00257129"/>
    <w:rsid w:val="00261C16"/>
    <w:rsid w:val="00261CC2"/>
    <w:rsid w:val="002624B6"/>
    <w:rsid w:val="0026258C"/>
    <w:rsid w:val="002625F6"/>
    <w:rsid w:val="0026272E"/>
    <w:rsid w:val="002628EA"/>
    <w:rsid w:val="00262ED3"/>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6C6"/>
    <w:rsid w:val="00280E94"/>
    <w:rsid w:val="00280F47"/>
    <w:rsid w:val="0028123C"/>
    <w:rsid w:val="0028199B"/>
    <w:rsid w:val="00281CB6"/>
    <w:rsid w:val="00281CD4"/>
    <w:rsid w:val="00281DFF"/>
    <w:rsid w:val="00282A8E"/>
    <w:rsid w:val="00282DAB"/>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6D9"/>
    <w:rsid w:val="002A39BF"/>
    <w:rsid w:val="002A3ABD"/>
    <w:rsid w:val="002A40CC"/>
    <w:rsid w:val="002A4404"/>
    <w:rsid w:val="002A4A01"/>
    <w:rsid w:val="002A5027"/>
    <w:rsid w:val="002A519F"/>
    <w:rsid w:val="002A5203"/>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6252"/>
    <w:rsid w:val="002B65E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417"/>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277"/>
    <w:rsid w:val="002E29B2"/>
    <w:rsid w:val="002E2BD2"/>
    <w:rsid w:val="002E2E8F"/>
    <w:rsid w:val="002E307F"/>
    <w:rsid w:val="002E3140"/>
    <w:rsid w:val="002E3252"/>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C08"/>
    <w:rsid w:val="00305EE3"/>
    <w:rsid w:val="00306095"/>
    <w:rsid w:val="00306474"/>
    <w:rsid w:val="00306765"/>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AEA"/>
    <w:rsid w:val="00320B1A"/>
    <w:rsid w:val="003211F6"/>
    <w:rsid w:val="00321634"/>
    <w:rsid w:val="00321933"/>
    <w:rsid w:val="003219F9"/>
    <w:rsid w:val="00321E59"/>
    <w:rsid w:val="0032207A"/>
    <w:rsid w:val="00322398"/>
    <w:rsid w:val="00322423"/>
    <w:rsid w:val="00322730"/>
    <w:rsid w:val="00324A9F"/>
    <w:rsid w:val="00324FD1"/>
    <w:rsid w:val="00325271"/>
    <w:rsid w:val="003255D0"/>
    <w:rsid w:val="00325620"/>
    <w:rsid w:val="00325E3C"/>
    <w:rsid w:val="00325F0B"/>
    <w:rsid w:val="00325FB8"/>
    <w:rsid w:val="003261F2"/>
    <w:rsid w:val="003265A3"/>
    <w:rsid w:val="00326BF6"/>
    <w:rsid w:val="00327055"/>
    <w:rsid w:val="003271D2"/>
    <w:rsid w:val="00327346"/>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2FF0"/>
    <w:rsid w:val="00343197"/>
    <w:rsid w:val="0034353A"/>
    <w:rsid w:val="003438D8"/>
    <w:rsid w:val="00343911"/>
    <w:rsid w:val="00344EA8"/>
    <w:rsid w:val="00344F36"/>
    <w:rsid w:val="0034586C"/>
    <w:rsid w:val="003459DD"/>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4968"/>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E5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6D2"/>
    <w:rsid w:val="003B172A"/>
    <w:rsid w:val="003B22B1"/>
    <w:rsid w:val="003B288D"/>
    <w:rsid w:val="003B3F01"/>
    <w:rsid w:val="003B468F"/>
    <w:rsid w:val="003B52E8"/>
    <w:rsid w:val="003B55CE"/>
    <w:rsid w:val="003B562C"/>
    <w:rsid w:val="003B56E2"/>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49C"/>
    <w:rsid w:val="003D55DB"/>
    <w:rsid w:val="003D5BA4"/>
    <w:rsid w:val="003D616B"/>
    <w:rsid w:val="003D6511"/>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21A"/>
    <w:rsid w:val="0041276A"/>
    <w:rsid w:val="004128AA"/>
    <w:rsid w:val="00412BEB"/>
    <w:rsid w:val="00412F17"/>
    <w:rsid w:val="00413E02"/>
    <w:rsid w:val="00413E5D"/>
    <w:rsid w:val="00413F22"/>
    <w:rsid w:val="00414F20"/>
    <w:rsid w:val="00414FCC"/>
    <w:rsid w:val="00415975"/>
    <w:rsid w:val="00415E8D"/>
    <w:rsid w:val="0041651A"/>
    <w:rsid w:val="00416523"/>
    <w:rsid w:val="004169C9"/>
    <w:rsid w:val="00417347"/>
    <w:rsid w:val="004176E6"/>
    <w:rsid w:val="004177F5"/>
    <w:rsid w:val="00417B44"/>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DC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67E37"/>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0D6A"/>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4E2E"/>
    <w:rsid w:val="004A501A"/>
    <w:rsid w:val="004A5A42"/>
    <w:rsid w:val="004A608E"/>
    <w:rsid w:val="004A6A6F"/>
    <w:rsid w:val="004A6E04"/>
    <w:rsid w:val="004A7443"/>
    <w:rsid w:val="004A771B"/>
    <w:rsid w:val="004A7880"/>
    <w:rsid w:val="004A78FE"/>
    <w:rsid w:val="004A7967"/>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C7257"/>
    <w:rsid w:val="004D1274"/>
    <w:rsid w:val="004D1C4D"/>
    <w:rsid w:val="004D1D25"/>
    <w:rsid w:val="004D1F62"/>
    <w:rsid w:val="004D2A48"/>
    <w:rsid w:val="004D362D"/>
    <w:rsid w:val="004D39A2"/>
    <w:rsid w:val="004D39E8"/>
    <w:rsid w:val="004D4655"/>
    <w:rsid w:val="004D48FF"/>
    <w:rsid w:val="004D4F47"/>
    <w:rsid w:val="004D4FF5"/>
    <w:rsid w:val="004D5388"/>
    <w:rsid w:val="004D62D4"/>
    <w:rsid w:val="004D678D"/>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669"/>
    <w:rsid w:val="004F3C21"/>
    <w:rsid w:val="004F42D5"/>
    <w:rsid w:val="004F4637"/>
    <w:rsid w:val="004F483D"/>
    <w:rsid w:val="004F527C"/>
    <w:rsid w:val="004F5402"/>
    <w:rsid w:val="004F6090"/>
    <w:rsid w:val="004F6583"/>
    <w:rsid w:val="004F681C"/>
    <w:rsid w:val="004F7106"/>
    <w:rsid w:val="004F7415"/>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5EAD"/>
    <w:rsid w:val="005161A6"/>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7A3D"/>
    <w:rsid w:val="00537BE5"/>
    <w:rsid w:val="00537DB3"/>
    <w:rsid w:val="00540554"/>
    <w:rsid w:val="005405D0"/>
    <w:rsid w:val="005407B0"/>
    <w:rsid w:val="00540D9C"/>
    <w:rsid w:val="0054135A"/>
    <w:rsid w:val="005413B7"/>
    <w:rsid w:val="005416CD"/>
    <w:rsid w:val="005419EB"/>
    <w:rsid w:val="00541CEA"/>
    <w:rsid w:val="0054316D"/>
    <w:rsid w:val="00543F16"/>
    <w:rsid w:val="0054641A"/>
    <w:rsid w:val="0054680A"/>
    <w:rsid w:val="005468C0"/>
    <w:rsid w:val="0054738C"/>
    <w:rsid w:val="00547589"/>
    <w:rsid w:val="005476E4"/>
    <w:rsid w:val="00547ECE"/>
    <w:rsid w:val="005501B1"/>
    <w:rsid w:val="00550587"/>
    <w:rsid w:val="0055142C"/>
    <w:rsid w:val="0055195D"/>
    <w:rsid w:val="00551EE0"/>
    <w:rsid w:val="0055324B"/>
    <w:rsid w:val="00553813"/>
    <w:rsid w:val="00553F3B"/>
    <w:rsid w:val="00554278"/>
    <w:rsid w:val="00554903"/>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5C8F"/>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3C4E"/>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3A49"/>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A72"/>
    <w:rsid w:val="005A6D62"/>
    <w:rsid w:val="005A6EE4"/>
    <w:rsid w:val="005A6FC2"/>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576"/>
    <w:rsid w:val="005C2A23"/>
    <w:rsid w:val="005C2CBE"/>
    <w:rsid w:val="005C35D9"/>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49A"/>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4FFF"/>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3"/>
    <w:rsid w:val="00647C3E"/>
    <w:rsid w:val="00647E7A"/>
    <w:rsid w:val="00650780"/>
    <w:rsid w:val="00651D0A"/>
    <w:rsid w:val="00651F08"/>
    <w:rsid w:val="0065243F"/>
    <w:rsid w:val="00652D1C"/>
    <w:rsid w:val="006537E6"/>
    <w:rsid w:val="00653DCD"/>
    <w:rsid w:val="00653EF0"/>
    <w:rsid w:val="00653FFD"/>
    <w:rsid w:val="0065470B"/>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BC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ACF"/>
    <w:rsid w:val="00691D08"/>
    <w:rsid w:val="00691FCC"/>
    <w:rsid w:val="006920BC"/>
    <w:rsid w:val="0069217D"/>
    <w:rsid w:val="00692AB1"/>
    <w:rsid w:val="006937B6"/>
    <w:rsid w:val="006941E2"/>
    <w:rsid w:val="0069434A"/>
    <w:rsid w:val="0069523D"/>
    <w:rsid w:val="006956A8"/>
    <w:rsid w:val="00695FA3"/>
    <w:rsid w:val="00696D51"/>
    <w:rsid w:val="00696E9A"/>
    <w:rsid w:val="00696EA3"/>
    <w:rsid w:val="006973F2"/>
    <w:rsid w:val="0069752D"/>
    <w:rsid w:val="006976E5"/>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4EB3"/>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1E17"/>
    <w:rsid w:val="007026CA"/>
    <w:rsid w:val="00702A88"/>
    <w:rsid w:val="00703C37"/>
    <w:rsid w:val="007041C8"/>
    <w:rsid w:val="00704327"/>
    <w:rsid w:val="0070482E"/>
    <w:rsid w:val="00704A35"/>
    <w:rsid w:val="00704D3F"/>
    <w:rsid w:val="007054FB"/>
    <w:rsid w:val="00705C3B"/>
    <w:rsid w:val="00705DD2"/>
    <w:rsid w:val="00706D82"/>
    <w:rsid w:val="00706FD8"/>
    <w:rsid w:val="007072E2"/>
    <w:rsid w:val="00707469"/>
    <w:rsid w:val="00707C0F"/>
    <w:rsid w:val="007102CD"/>
    <w:rsid w:val="00710BC0"/>
    <w:rsid w:val="00711E13"/>
    <w:rsid w:val="00712065"/>
    <w:rsid w:val="007121DF"/>
    <w:rsid w:val="00712C22"/>
    <w:rsid w:val="00712C85"/>
    <w:rsid w:val="007132EA"/>
    <w:rsid w:val="007134FD"/>
    <w:rsid w:val="00713966"/>
    <w:rsid w:val="007139B3"/>
    <w:rsid w:val="00714741"/>
    <w:rsid w:val="007152B4"/>
    <w:rsid w:val="00715908"/>
    <w:rsid w:val="0071693D"/>
    <w:rsid w:val="00716A5C"/>
    <w:rsid w:val="00716D59"/>
    <w:rsid w:val="00716E9D"/>
    <w:rsid w:val="00717D31"/>
    <w:rsid w:val="0072015A"/>
    <w:rsid w:val="0072071D"/>
    <w:rsid w:val="00720A2E"/>
    <w:rsid w:val="00720A37"/>
    <w:rsid w:val="00720C89"/>
    <w:rsid w:val="007212A1"/>
    <w:rsid w:val="007212E0"/>
    <w:rsid w:val="007219A7"/>
    <w:rsid w:val="0072258D"/>
    <w:rsid w:val="00722AC6"/>
    <w:rsid w:val="00722DEF"/>
    <w:rsid w:val="00723DC0"/>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59E"/>
    <w:rsid w:val="0073076F"/>
    <w:rsid w:val="0073126B"/>
    <w:rsid w:val="007313C2"/>
    <w:rsid w:val="0073153C"/>
    <w:rsid w:val="00731E34"/>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1BB2"/>
    <w:rsid w:val="0074243B"/>
    <w:rsid w:val="00742489"/>
    <w:rsid w:val="007426EC"/>
    <w:rsid w:val="0074323C"/>
    <w:rsid w:val="0074397A"/>
    <w:rsid w:val="00743B4F"/>
    <w:rsid w:val="00743CDC"/>
    <w:rsid w:val="00743E9A"/>
    <w:rsid w:val="007451BD"/>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0A6"/>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5928"/>
    <w:rsid w:val="007760DB"/>
    <w:rsid w:val="007762A6"/>
    <w:rsid w:val="0077632A"/>
    <w:rsid w:val="00776417"/>
    <w:rsid w:val="00776590"/>
    <w:rsid w:val="007766DF"/>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C3B"/>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08C4"/>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A66"/>
    <w:rsid w:val="007F1B73"/>
    <w:rsid w:val="007F1C6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1908"/>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35"/>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AE6"/>
    <w:rsid w:val="00837D4E"/>
    <w:rsid w:val="0084067A"/>
    <w:rsid w:val="0084187D"/>
    <w:rsid w:val="00841E9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6A4"/>
    <w:rsid w:val="00851910"/>
    <w:rsid w:val="00851E6E"/>
    <w:rsid w:val="00852287"/>
    <w:rsid w:val="00853E45"/>
    <w:rsid w:val="008542D0"/>
    <w:rsid w:val="00854A25"/>
    <w:rsid w:val="00854A4B"/>
    <w:rsid w:val="00854E06"/>
    <w:rsid w:val="0085516F"/>
    <w:rsid w:val="008558BF"/>
    <w:rsid w:val="00855E3A"/>
    <w:rsid w:val="00855F89"/>
    <w:rsid w:val="00855F98"/>
    <w:rsid w:val="0085616A"/>
    <w:rsid w:val="00856257"/>
    <w:rsid w:val="00856751"/>
    <w:rsid w:val="00856799"/>
    <w:rsid w:val="00856840"/>
    <w:rsid w:val="00856DA6"/>
    <w:rsid w:val="00856E8A"/>
    <w:rsid w:val="00856F46"/>
    <w:rsid w:val="0085744F"/>
    <w:rsid w:val="00857843"/>
    <w:rsid w:val="0085784F"/>
    <w:rsid w:val="00857B69"/>
    <w:rsid w:val="0086039F"/>
    <w:rsid w:val="008604CD"/>
    <w:rsid w:val="00861743"/>
    <w:rsid w:val="00861B3E"/>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91B"/>
    <w:rsid w:val="00891D2F"/>
    <w:rsid w:val="00891D51"/>
    <w:rsid w:val="008923C5"/>
    <w:rsid w:val="008926E8"/>
    <w:rsid w:val="008929D1"/>
    <w:rsid w:val="00893C1E"/>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4C5"/>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69C"/>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380"/>
    <w:rsid w:val="008D18AE"/>
    <w:rsid w:val="008D1BEE"/>
    <w:rsid w:val="008D23F9"/>
    <w:rsid w:val="008D26E4"/>
    <w:rsid w:val="008D28DA"/>
    <w:rsid w:val="008D2ECA"/>
    <w:rsid w:val="008D32AF"/>
    <w:rsid w:val="008D33FB"/>
    <w:rsid w:val="008D443A"/>
    <w:rsid w:val="008D47F4"/>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2F4A"/>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2B0A"/>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499"/>
    <w:rsid w:val="009139F4"/>
    <w:rsid w:val="00913CAB"/>
    <w:rsid w:val="00913E20"/>
    <w:rsid w:val="00914D8C"/>
    <w:rsid w:val="00914DF4"/>
    <w:rsid w:val="009158F6"/>
    <w:rsid w:val="00915CE4"/>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5DBE"/>
    <w:rsid w:val="009262E1"/>
    <w:rsid w:val="00926D48"/>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062"/>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68"/>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2A03"/>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92B"/>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3396"/>
    <w:rsid w:val="009E46B3"/>
    <w:rsid w:val="009E4FD0"/>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64B"/>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B53"/>
    <w:rsid w:val="00A06CBF"/>
    <w:rsid w:val="00A0789A"/>
    <w:rsid w:val="00A079C4"/>
    <w:rsid w:val="00A07BAD"/>
    <w:rsid w:val="00A07E16"/>
    <w:rsid w:val="00A10204"/>
    <w:rsid w:val="00A10261"/>
    <w:rsid w:val="00A11761"/>
    <w:rsid w:val="00A12859"/>
    <w:rsid w:val="00A129AA"/>
    <w:rsid w:val="00A129B5"/>
    <w:rsid w:val="00A12EA4"/>
    <w:rsid w:val="00A12EAB"/>
    <w:rsid w:val="00A132D2"/>
    <w:rsid w:val="00A13A52"/>
    <w:rsid w:val="00A13FEE"/>
    <w:rsid w:val="00A14551"/>
    <w:rsid w:val="00A145F3"/>
    <w:rsid w:val="00A15581"/>
    <w:rsid w:val="00A158D8"/>
    <w:rsid w:val="00A15911"/>
    <w:rsid w:val="00A1592D"/>
    <w:rsid w:val="00A15EF8"/>
    <w:rsid w:val="00A16942"/>
    <w:rsid w:val="00A1698A"/>
    <w:rsid w:val="00A16AD9"/>
    <w:rsid w:val="00A2013D"/>
    <w:rsid w:val="00A21131"/>
    <w:rsid w:val="00A21245"/>
    <w:rsid w:val="00A21E0B"/>
    <w:rsid w:val="00A220A9"/>
    <w:rsid w:val="00A223CB"/>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0F11"/>
    <w:rsid w:val="00A31AEB"/>
    <w:rsid w:val="00A32010"/>
    <w:rsid w:val="00A333E4"/>
    <w:rsid w:val="00A3360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32F"/>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82E"/>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1DDF"/>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DB9"/>
    <w:rsid w:val="00A80E54"/>
    <w:rsid w:val="00A81417"/>
    <w:rsid w:val="00A816A8"/>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513A"/>
    <w:rsid w:val="00AC58C3"/>
    <w:rsid w:val="00AC5E42"/>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35F"/>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458"/>
    <w:rsid w:val="00AF1855"/>
    <w:rsid w:val="00AF1A57"/>
    <w:rsid w:val="00AF3310"/>
    <w:rsid w:val="00AF36B5"/>
    <w:rsid w:val="00AF3757"/>
    <w:rsid w:val="00AF38A4"/>
    <w:rsid w:val="00AF39F3"/>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21A8"/>
    <w:rsid w:val="00B027C6"/>
    <w:rsid w:val="00B0298D"/>
    <w:rsid w:val="00B03717"/>
    <w:rsid w:val="00B03736"/>
    <w:rsid w:val="00B040FF"/>
    <w:rsid w:val="00B04255"/>
    <w:rsid w:val="00B04E81"/>
    <w:rsid w:val="00B05066"/>
    <w:rsid w:val="00B051EB"/>
    <w:rsid w:val="00B1000D"/>
    <w:rsid w:val="00B10621"/>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6884"/>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C4F"/>
    <w:rsid w:val="00B70A3B"/>
    <w:rsid w:val="00B70DC0"/>
    <w:rsid w:val="00B710AF"/>
    <w:rsid w:val="00B71A5D"/>
    <w:rsid w:val="00B71C43"/>
    <w:rsid w:val="00B725F0"/>
    <w:rsid w:val="00B72BA4"/>
    <w:rsid w:val="00B72CC1"/>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321"/>
    <w:rsid w:val="00BA0593"/>
    <w:rsid w:val="00BA05F0"/>
    <w:rsid w:val="00BA064C"/>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096E"/>
    <w:rsid w:val="00BB1676"/>
    <w:rsid w:val="00BB26E6"/>
    <w:rsid w:val="00BB2876"/>
    <w:rsid w:val="00BB3143"/>
    <w:rsid w:val="00BB350C"/>
    <w:rsid w:val="00BB35C7"/>
    <w:rsid w:val="00BB3AE0"/>
    <w:rsid w:val="00BB4317"/>
    <w:rsid w:val="00BB4574"/>
    <w:rsid w:val="00BB4A1C"/>
    <w:rsid w:val="00BB5140"/>
    <w:rsid w:val="00BB5AD7"/>
    <w:rsid w:val="00BB5EE8"/>
    <w:rsid w:val="00BB61DC"/>
    <w:rsid w:val="00BB624A"/>
    <w:rsid w:val="00BB6400"/>
    <w:rsid w:val="00BB706E"/>
    <w:rsid w:val="00BC05A9"/>
    <w:rsid w:val="00BC05CE"/>
    <w:rsid w:val="00BC079C"/>
    <w:rsid w:val="00BC0857"/>
    <w:rsid w:val="00BC08E3"/>
    <w:rsid w:val="00BC0BE5"/>
    <w:rsid w:val="00BC0D16"/>
    <w:rsid w:val="00BC0F25"/>
    <w:rsid w:val="00BC121B"/>
    <w:rsid w:val="00BC12B8"/>
    <w:rsid w:val="00BC1738"/>
    <w:rsid w:val="00BC2CC9"/>
    <w:rsid w:val="00BC2D55"/>
    <w:rsid w:val="00BC2FD3"/>
    <w:rsid w:val="00BC3259"/>
    <w:rsid w:val="00BC36ED"/>
    <w:rsid w:val="00BC390F"/>
    <w:rsid w:val="00BC3A81"/>
    <w:rsid w:val="00BC3ECE"/>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494"/>
    <w:rsid w:val="00BD6D3C"/>
    <w:rsid w:val="00BD7DFB"/>
    <w:rsid w:val="00BD7F51"/>
    <w:rsid w:val="00BD7F69"/>
    <w:rsid w:val="00BE0252"/>
    <w:rsid w:val="00BE2D20"/>
    <w:rsid w:val="00BE3898"/>
    <w:rsid w:val="00BE4449"/>
    <w:rsid w:val="00BE4BA9"/>
    <w:rsid w:val="00BE4E1F"/>
    <w:rsid w:val="00BE5CD2"/>
    <w:rsid w:val="00BE5D69"/>
    <w:rsid w:val="00BE5D9A"/>
    <w:rsid w:val="00BE6158"/>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5F85"/>
    <w:rsid w:val="00BF6B00"/>
    <w:rsid w:val="00BF6CDC"/>
    <w:rsid w:val="00BF6CEF"/>
    <w:rsid w:val="00BF7211"/>
    <w:rsid w:val="00BF7CB6"/>
    <w:rsid w:val="00BF7CEC"/>
    <w:rsid w:val="00C00695"/>
    <w:rsid w:val="00C01094"/>
    <w:rsid w:val="00C01CC6"/>
    <w:rsid w:val="00C03092"/>
    <w:rsid w:val="00C036EC"/>
    <w:rsid w:val="00C0409E"/>
    <w:rsid w:val="00C04274"/>
    <w:rsid w:val="00C044BB"/>
    <w:rsid w:val="00C044F4"/>
    <w:rsid w:val="00C04C8F"/>
    <w:rsid w:val="00C04E5A"/>
    <w:rsid w:val="00C0524B"/>
    <w:rsid w:val="00C05C34"/>
    <w:rsid w:val="00C05C43"/>
    <w:rsid w:val="00C05CC5"/>
    <w:rsid w:val="00C06692"/>
    <w:rsid w:val="00C0711A"/>
    <w:rsid w:val="00C079C1"/>
    <w:rsid w:val="00C07F3A"/>
    <w:rsid w:val="00C10139"/>
    <w:rsid w:val="00C1024A"/>
    <w:rsid w:val="00C10BF8"/>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85D"/>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0F"/>
    <w:rsid w:val="00C433DF"/>
    <w:rsid w:val="00C44220"/>
    <w:rsid w:val="00C4559B"/>
    <w:rsid w:val="00C45852"/>
    <w:rsid w:val="00C45A71"/>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1FBF"/>
    <w:rsid w:val="00C626BB"/>
    <w:rsid w:val="00C63108"/>
    <w:rsid w:val="00C631D5"/>
    <w:rsid w:val="00C63629"/>
    <w:rsid w:val="00C6374E"/>
    <w:rsid w:val="00C63840"/>
    <w:rsid w:val="00C63CEF"/>
    <w:rsid w:val="00C6449F"/>
    <w:rsid w:val="00C648B6"/>
    <w:rsid w:val="00C64B0F"/>
    <w:rsid w:val="00C64E15"/>
    <w:rsid w:val="00C65CA3"/>
    <w:rsid w:val="00C65CDC"/>
    <w:rsid w:val="00C65E50"/>
    <w:rsid w:val="00C65F38"/>
    <w:rsid w:val="00C67236"/>
    <w:rsid w:val="00C673FC"/>
    <w:rsid w:val="00C67A4D"/>
    <w:rsid w:val="00C70034"/>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14E"/>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3C"/>
    <w:rsid w:val="00CB71B0"/>
    <w:rsid w:val="00CB75FC"/>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6CBF"/>
    <w:rsid w:val="00CD7AE4"/>
    <w:rsid w:val="00CD7C23"/>
    <w:rsid w:val="00CE0304"/>
    <w:rsid w:val="00CE0C43"/>
    <w:rsid w:val="00CE0E6E"/>
    <w:rsid w:val="00CE1074"/>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57F"/>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2CA"/>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134"/>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893"/>
    <w:rsid w:val="00D539CF"/>
    <w:rsid w:val="00D53EE9"/>
    <w:rsid w:val="00D53FB1"/>
    <w:rsid w:val="00D54181"/>
    <w:rsid w:val="00D5449B"/>
    <w:rsid w:val="00D5450D"/>
    <w:rsid w:val="00D54D71"/>
    <w:rsid w:val="00D54DEA"/>
    <w:rsid w:val="00D55C1D"/>
    <w:rsid w:val="00D56667"/>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1C40"/>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313"/>
    <w:rsid w:val="00D95F54"/>
    <w:rsid w:val="00D9698F"/>
    <w:rsid w:val="00D96DB3"/>
    <w:rsid w:val="00DA090A"/>
    <w:rsid w:val="00DA0C1D"/>
    <w:rsid w:val="00DA0E89"/>
    <w:rsid w:val="00DA1594"/>
    <w:rsid w:val="00DA19A3"/>
    <w:rsid w:val="00DA1DFA"/>
    <w:rsid w:val="00DA21F5"/>
    <w:rsid w:val="00DA2287"/>
    <w:rsid w:val="00DA29E6"/>
    <w:rsid w:val="00DA3245"/>
    <w:rsid w:val="00DA35BF"/>
    <w:rsid w:val="00DA4290"/>
    <w:rsid w:val="00DA4381"/>
    <w:rsid w:val="00DA45BE"/>
    <w:rsid w:val="00DA4814"/>
    <w:rsid w:val="00DA5806"/>
    <w:rsid w:val="00DA5C25"/>
    <w:rsid w:val="00DA67A2"/>
    <w:rsid w:val="00DA6875"/>
    <w:rsid w:val="00DA6892"/>
    <w:rsid w:val="00DA68BE"/>
    <w:rsid w:val="00DA6A7E"/>
    <w:rsid w:val="00DA6BA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2649"/>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3F42"/>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3F8"/>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967"/>
    <w:rsid w:val="00E16A2D"/>
    <w:rsid w:val="00E16A3D"/>
    <w:rsid w:val="00E16E04"/>
    <w:rsid w:val="00E17030"/>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0E"/>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2D8"/>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69"/>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5F4C"/>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22F"/>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23"/>
    <w:rsid w:val="00F109F2"/>
    <w:rsid w:val="00F11C30"/>
    <w:rsid w:val="00F11DCF"/>
    <w:rsid w:val="00F126E0"/>
    <w:rsid w:val="00F12823"/>
    <w:rsid w:val="00F12EAA"/>
    <w:rsid w:val="00F13A52"/>
    <w:rsid w:val="00F13DD0"/>
    <w:rsid w:val="00F14548"/>
    <w:rsid w:val="00F14A7A"/>
    <w:rsid w:val="00F14D18"/>
    <w:rsid w:val="00F163CD"/>
    <w:rsid w:val="00F166D7"/>
    <w:rsid w:val="00F17342"/>
    <w:rsid w:val="00F17E97"/>
    <w:rsid w:val="00F216CF"/>
    <w:rsid w:val="00F2193E"/>
    <w:rsid w:val="00F21D07"/>
    <w:rsid w:val="00F2224C"/>
    <w:rsid w:val="00F222F7"/>
    <w:rsid w:val="00F2234C"/>
    <w:rsid w:val="00F232A8"/>
    <w:rsid w:val="00F23330"/>
    <w:rsid w:val="00F235F5"/>
    <w:rsid w:val="00F23605"/>
    <w:rsid w:val="00F23F7D"/>
    <w:rsid w:val="00F240B2"/>
    <w:rsid w:val="00F2447A"/>
    <w:rsid w:val="00F24CFA"/>
    <w:rsid w:val="00F2534B"/>
    <w:rsid w:val="00F2549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5E4"/>
    <w:rsid w:val="00F3295B"/>
    <w:rsid w:val="00F32A0B"/>
    <w:rsid w:val="00F32C9E"/>
    <w:rsid w:val="00F32EB0"/>
    <w:rsid w:val="00F331AB"/>
    <w:rsid w:val="00F33500"/>
    <w:rsid w:val="00F338D5"/>
    <w:rsid w:val="00F3524F"/>
    <w:rsid w:val="00F35CA7"/>
    <w:rsid w:val="00F35ECE"/>
    <w:rsid w:val="00F3631A"/>
    <w:rsid w:val="00F3641A"/>
    <w:rsid w:val="00F36693"/>
    <w:rsid w:val="00F37EA5"/>
    <w:rsid w:val="00F37EA6"/>
    <w:rsid w:val="00F37FF6"/>
    <w:rsid w:val="00F4047F"/>
    <w:rsid w:val="00F407B4"/>
    <w:rsid w:val="00F40A59"/>
    <w:rsid w:val="00F417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CCA"/>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6DA7"/>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3BA"/>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842"/>
    <w:rsid w:val="00FB5C9C"/>
    <w:rsid w:val="00FB6422"/>
    <w:rsid w:val="00FB66CB"/>
    <w:rsid w:val="00FB6C76"/>
    <w:rsid w:val="00FB7426"/>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B6B"/>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1E5"/>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735BF-120E-40EC-83DE-9EB07224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2</Pages>
  <Words>459</Words>
  <Characters>2619</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3</cp:revision>
  <cp:lastPrinted>2017-05-04T01:29:00Z</cp:lastPrinted>
  <dcterms:created xsi:type="dcterms:W3CDTF">2020-10-23T04:41:00Z</dcterms:created>
  <dcterms:modified xsi:type="dcterms:W3CDTF">2020-10-23T05:23:00Z</dcterms:modified>
</cp:coreProperties>
</file>